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936A2" w:rsidRPr="000936A2" w:rsidTr="008E4F53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ΕΙΔΟΣ 13</w:t>
            </w: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r w:rsidRPr="000936A2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Τηλεχειριστήριο παρουσιάσεων  με δείκτη </w:t>
            </w:r>
            <w:proofErr w:type="spellStart"/>
            <w:r w:rsidRPr="000936A2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laser</w:t>
            </w:r>
            <w:proofErr w:type="spellEnd"/>
            <w:r w:rsidRPr="000936A2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</w:p>
        </w:tc>
      </w:tr>
      <w:tr w:rsidR="000936A2" w:rsidRPr="000936A2" w:rsidTr="008E4F53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0936A2" w:rsidRPr="000936A2" w:rsidTr="008E4F5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0936A2" w:rsidRPr="000936A2" w:rsidTr="008E4F53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936A2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936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0936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0936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0936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936A2" w:rsidRPr="000936A2" w:rsidTr="008E4F53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36A2" w:rsidRPr="000936A2" w:rsidRDefault="000936A2" w:rsidP="000936A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Απόσταση </w:t>
            </w:r>
            <w:r w:rsidRPr="000936A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laser</w:t>
            </w:r>
            <w:r w:rsidRPr="000936A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r w:rsidRPr="000936A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&gt;=</w:t>
            </w:r>
            <w:r w:rsidRPr="000936A2">
              <w:rPr>
                <w:rFonts w:ascii="Tahoma" w:hAnsi="Tahoma" w:cs="Tahoma"/>
                <w:color w:val="000000"/>
                <w:sz w:val="18"/>
                <w:szCs w:val="18"/>
              </w:rPr>
              <w:t>15μ</w:t>
            </w:r>
          </w:p>
          <w:p w:rsidR="000936A2" w:rsidRPr="000936A2" w:rsidRDefault="000936A2" w:rsidP="000936A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936A2" w:rsidRPr="000936A2" w:rsidTr="008E4F53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36A2" w:rsidRPr="000936A2" w:rsidRDefault="000936A2" w:rsidP="000936A2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0936A2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Receiver USB</w:t>
            </w:r>
          </w:p>
          <w:p w:rsidR="000936A2" w:rsidRPr="000936A2" w:rsidRDefault="000936A2" w:rsidP="000936A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0936A2" w:rsidRPr="000936A2" w:rsidTr="008E4F53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36A2" w:rsidRPr="000936A2" w:rsidRDefault="000936A2" w:rsidP="000936A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hAnsi="Tahoma" w:cs="Tahoma"/>
                <w:color w:val="000000"/>
                <w:sz w:val="18"/>
                <w:szCs w:val="18"/>
              </w:rPr>
              <w:t>Πλήκτρα παρουσίασης</w:t>
            </w:r>
            <w:r w:rsidRPr="000936A2">
              <w:rPr>
                <w:rFonts w:ascii="Arial" w:hAnsi="Arial" w:cs="Arial"/>
                <w:color w:val="101010"/>
                <w:spacing w:val="3"/>
                <w:sz w:val="22"/>
                <w:shd w:val="clear" w:color="auto" w:fill="FFFFFF"/>
                <w:lang w:val="en-GB" w:eastAsia="zh-CN"/>
              </w:rPr>
              <w:t xml:space="preserve"> </w:t>
            </w:r>
            <w:r w:rsidRPr="000936A2">
              <w:rPr>
                <w:rFonts w:ascii="Tahoma" w:hAnsi="Tahoma" w:cs="Tahoma"/>
                <w:color w:val="000000"/>
                <w:sz w:val="18"/>
                <w:szCs w:val="18"/>
                <w:lang w:val="en-GB"/>
              </w:rPr>
              <w:t>Slideshow</w:t>
            </w:r>
          </w:p>
          <w:p w:rsidR="000936A2" w:rsidRPr="000936A2" w:rsidRDefault="000936A2" w:rsidP="000936A2">
            <w:pPr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0936A2" w:rsidRPr="000936A2" w:rsidTr="008E4F5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36A2" w:rsidRPr="000936A2" w:rsidRDefault="000936A2" w:rsidP="000936A2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hAnsi="Tahoma" w:cs="Tahoma"/>
                <w:color w:val="000000"/>
                <w:sz w:val="18"/>
                <w:szCs w:val="18"/>
              </w:rPr>
              <w:t xml:space="preserve">Εγγύηση Προμηθευτή: 2 ΕΤΗ </w:t>
            </w:r>
            <w:proofErr w:type="spellStart"/>
            <w:r w:rsidRPr="000936A2">
              <w:rPr>
                <w:rFonts w:ascii="Tahoma" w:hAnsi="Tahoma" w:cs="Tahoma"/>
                <w:color w:val="000000"/>
                <w:sz w:val="18"/>
                <w:szCs w:val="18"/>
              </w:rPr>
              <w:t>κατ</w:t>
            </w:r>
            <w:proofErr w:type="spellEnd"/>
            <w:r w:rsidRPr="000936A2">
              <w:rPr>
                <w:rFonts w:ascii="Tahoma" w:hAnsi="Tahoma" w:cs="Tahoma"/>
                <w:color w:val="000000"/>
                <w:sz w:val="18"/>
                <w:szCs w:val="18"/>
              </w:rPr>
              <w:t>΄ ελάχιστο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 </w:t>
            </w: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  <w:tr w:rsidR="000936A2" w:rsidRPr="000936A2" w:rsidTr="008E4F53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936A2"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936A2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0936A2">
              <w:rPr>
                <w:rFonts w:ascii="Tahoma" w:hAnsi="Tahoma" w:cs="Tahoma"/>
                <w:sz w:val="18"/>
                <w:szCs w:val="18"/>
                <w:lang w:val="en-US"/>
              </w:rPr>
              <w:t>10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936A2" w:rsidRPr="000936A2" w:rsidRDefault="000936A2" w:rsidP="000936A2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936A2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Default="00B43CAA">
      <w:bookmarkStart w:id="0" w:name="_GoBack"/>
      <w:bookmarkEnd w:id="0"/>
    </w:p>
    <w:sectPr w:rsidR="00B43CA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0936A2"/>
    <w:rsid w:val="0080302B"/>
    <w:rsid w:val="00B43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132F604D</Template>
  <TotalTime>1</TotalTime>
  <Pages>1</Pages>
  <Words>54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2025-10-31T13:01:00Z</dcterms:created>
  <dcterms:modified xsi:type="dcterms:W3CDTF">2025-10-31T13:01:00Z</dcterms:modified>
</cp:coreProperties>
</file>